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p w14:paraId="5C2DF25F" w14:textId="77777777" w:rsidR="00DE5700" w:rsidRDefault="00DE570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60205A">
        <w:trPr>
          <w:trHeight w:hRule="exact" w:val="152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40ABD99B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</w:p>
          <w:p w14:paraId="5E6ADDE6" w14:textId="45444482" w:rsidR="0060205A" w:rsidRDefault="0060205A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>
              <w:rPr>
                <w:rFonts w:cs="Arial"/>
                <w:sz w:val="36"/>
                <w:szCs w:val="36"/>
              </w:rPr>
              <w:t>(zaplecze techniczne)</w:t>
            </w:r>
          </w:p>
          <w:p w14:paraId="5037F3EC" w14:textId="4D13F16B" w:rsidR="007F17E0" w:rsidRPr="0060205A" w:rsidRDefault="007F17E0" w:rsidP="0060205A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7EE8C855" w14:textId="77777777" w:rsidR="00E87AD8" w:rsidRDefault="00E87AD8" w:rsidP="00E87AD8">
      <w:pPr>
        <w:spacing w:line="360" w:lineRule="auto"/>
        <w:rPr>
          <w:rFonts w:cs="Arial"/>
        </w:rPr>
      </w:pPr>
    </w:p>
    <w:p w14:paraId="751460E6" w14:textId="5914680E" w:rsidR="00E87AD8" w:rsidRDefault="00E87AD8" w:rsidP="00E87AD8">
      <w:pPr>
        <w:spacing w:line="360" w:lineRule="auto"/>
        <w:rPr>
          <w:rFonts w:cs="Arial"/>
        </w:rPr>
      </w:pPr>
      <w:r>
        <w:rPr>
          <w:rFonts w:cs="Arial"/>
        </w:rPr>
        <w:t>Nazwa Wykonawcy* ……………………………………………………………………………………………………………</w:t>
      </w:r>
    </w:p>
    <w:p w14:paraId="29D64F5E" w14:textId="77777777" w:rsidR="00E87AD8" w:rsidRDefault="00E87AD8" w:rsidP="00E87AD8">
      <w:pPr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……………………………………………………………………………………………………………………………………….</w:t>
      </w:r>
    </w:p>
    <w:p w14:paraId="73922844" w14:textId="77777777" w:rsidR="00CD0D3D" w:rsidRDefault="00CD0D3D" w:rsidP="00E87AD8">
      <w:pPr>
        <w:spacing w:line="360" w:lineRule="auto"/>
        <w:rPr>
          <w:rFonts w:cs="Arial"/>
        </w:rPr>
      </w:pPr>
    </w:p>
    <w:p w14:paraId="2BCF1908" w14:textId="17961436" w:rsidR="00E87AD8" w:rsidRDefault="00E87AD8" w:rsidP="00E87AD8">
      <w:pPr>
        <w:spacing w:line="360" w:lineRule="auto"/>
        <w:rPr>
          <w:rFonts w:cs="Arial"/>
        </w:rPr>
      </w:pPr>
      <w:r>
        <w:rPr>
          <w:rFonts w:cs="Arial"/>
        </w:rPr>
        <w:t>Adres Wykonawcy (kod, miejscowość)* ……………………………………………………………………………………</w:t>
      </w:r>
    </w:p>
    <w:p w14:paraId="43001D53" w14:textId="77777777" w:rsidR="00E87AD8" w:rsidRDefault="00E87AD8" w:rsidP="00E87AD8">
      <w:pPr>
        <w:spacing w:line="360" w:lineRule="auto"/>
        <w:rPr>
          <w:rFonts w:cs="Arial"/>
        </w:rPr>
      </w:pPr>
      <w:r>
        <w:rPr>
          <w:rFonts w:cs="Arial"/>
        </w:rPr>
        <w:t>ulica, nr domu, nr lokalu ……………………………………………………………………………………………………….</w:t>
      </w:r>
    </w:p>
    <w:p w14:paraId="7671D5B0" w14:textId="77777777" w:rsidR="00E87AD8" w:rsidRDefault="00E87AD8" w:rsidP="00E87AD8">
      <w:pPr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……………………………………………………………………………………………………………………………………….</w:t>
      </w:r>
    </w:p>
    <w:p w14:paraId="7F9F5475" w14:textId="77777777" w:rsidR="00E87AD8" w:rsidRDefault="00E87AD8" w:rsidP="00E87AD8">
      <w:pPr>
        <w:spacing w:line="360" w:lineRule="auto"/>
        <w:rPr>
          <w:rFonts w:cs="Arial"/>
        </w:rPr>
      </w:pPr>
    </w:p>
    <w:p w14:paraId="5957D19A" w14:textId="435A709F" w:rsidR="00E87AD8" w:rsidRDefault="00E87AD8" w:rsidP="00E87AD8">
      <w:pPr>
        <w:spacing w:line="360" w:lineRule="auto"/>
        <w:rPr>
          <w:rFonts w:cs="Arial"/>
        </w:rPr>
      </w:pPr>
      <w:r>
        <w:rPr>
          <w:rFonts w:cs="Arial"/>
        </w:rPr>
        <w:t>* w przypadku składania oferty wspólnej wymagane jest podanie nazw i adresów wszystkich podmiotów składających ofertę wspólną.</w:t>
      </w:r>
    </w:p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5DC4B13A" w14:textId="77777777" w:rsidR="00E87AD8" w:rsidRDefault="00E87AD8" w:rsidP="00081FB6">
      <w:pPr>
        <w:tabs>
          <w:tab w:val="right" w:pos="9639"/>
        </w:tabs>
        <w:spacing w:line="360" w:lineRule="auto"/>
        <w:jc w:val="both"/>
        <w:rPr>
          <w:bCs/>
        </w:rPr>
      </w:pPr>
    </w:p>
    <w:p w14:paraId="52B5F115" w14:textId="24651EAA" w:rsidR="00DE5700" w:rsidRDefault="0060205A" w:rsidP="0060205A">
      <w:pPr>
        <w:tabs>
          <w:tab w:val="right" w:pos="9639"/>
        </w:tabs>
        <w:spacing w:line="360" w:lineRule="auto"/>
        <w:jc w:val="both"/>
      </w:pPr>
      <w:r w:rsidRPr="00F3317E">
        <w:rPr>
          <w:bCs/>
        </w:rPr>
        <w:t xml:space="preserve">Składając ofertę w Postępowaniu o udzielenie Zamówienia niepublicznego </w:t>
      </w:r>
      <w:r w:rsidRPr="00AF1B7A">
        <w:rPr>
          <w:bCs/>
        </w:rPr>
        <w:t xml:space="preserve">prowadzonego w trybie </w:t>
      </w:r>
      <w:r w:rsidRPr="009B7926">
        <w:rPr>
          <w:bCs/>
        </w:rPr>
        <w:t xml:space="preserve">przetargu </w:t>
      </w:r>
      <w:r w:rsidRPr="006D1F02">
        <w:rPr>
          <w:bCs/>
        </w:rPr>
        <w:t xml:space="preserve">nieograniczonego na wykonanie zadania </w:t>
      </w:r>
      <w:r w:rsidRPr="006D1F02">
        <w:rPr>
          <w:rFonts w:cs="Arial"/>
        </w:rPr>
        <w:t xml:space="preserve">pn.: </w:t>
      </w:r>
      <w:r w:rsidRPr="006D1F02">
        <w:rPr>
          <w:rFonts w:cs="Arial"/>
          <w:b/>
          <w:bCs/>
        </w:rPr>
        <w:t>„</w:t>
      </w:r>
      <w:r w:rsidR="00C11DF0" w:rsidRPr="00C11DF0">
        <w:rPr>
          <w:rFonts w:cs="Century Gothic"/>
          <w:b/>
          <w:bCs/>
        </w:rPr>
        <w:t>Badania korelacyjne przekroczeń gazociągów wysokiego ciśnienia w miejscu skrzyżowań z trakcją kolejową na obszarze działania Operatora Gazociągów Przesyłowych GAZ – SYSTEM S.A. Oddział w Tarnowie</w:t>
      </w:r>
      <w:r w:rsidRPr="006D1F02">
        <w:rPr>
          <w:b/>
          <w:bCs/>
        </w:rPr>
        <w:t>"</w:t>
      </w:r>
      <w:r w:rsidRPr="006D1F02">
        <w:t xml:space="preserve"> –</w:t>
      </w:r>
      <w:r w:rsidRPr="00726848">
        <w:t xml:space="preserve"> nr postępowania</w:t>
      </w:r>
      <w:r w:rsidRPr="00E31491">
        <w:t xml:space="preserve">: </w:t>
      </w:r>
      <w:r w:rsidRPr="009B3E66">
        <w:t>NP/</w:t>
      </w:r>
      <w:r>
        <w:t>202</w:t>
      </w:r>
      <w:r w:rsidR="00BE43C1">
        <w:t>6</w:t>
      </w:r>
      <w:r>
        <w:t>/0</w:t>
      </w:r>
      <w:r w:rsidR="00BE43C1">
        <w:t>4</w:t>
      </w:r>
      <w:r>
        <w:t>/0</w:t>
      </w:r>
      <w:r w:rsidR="00BE43C1">
        <w:t>266</w:t>
      </w:r>
      <w:r>
        <w:t xml:space="preserve">/TAR </w:t>
      </w:r>
    </w:p>
    <w:p w14:paraId="52142392" w14:textId="5D57AB0B" w:rsidR="0060205A" w:rsidRDefault="004F4404" w:rsidP="0060205A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60205A">
        <w:rPr>
          <w:rFonts w:cs="Arial"/>
        </w:rPr>
        <w:t xml:space="preserve"> </w:t>
      </w:r>
      <w:r w:rsidR="0060205A" w:rsidRPr="003A6A10">
        <w:rPr>
          <w:rFonts w:cs="Arial"/>
        </w:rPr>
        <w:t xml:space="preserve">dysponujemy </w:t>
      </w:r>
      <w:r w:rsidR="0060205A">
        <w:rPr>
          <w:rFonts w:cs="Arial"/>
        </w:rPr>
        <w:t xml:space="preserve">odpowiednim sprzętem (zapleczem technicznym), niezbędnym do prawidłowego </w:t>
      </w:r>
      <w:r w:rsidR="0060205A" w:rsidRPr="00A50BEA">
        <w:rPr>
          <w:rFonts w:cs="Arial"/>
        </w:rPr>
        <w:t xml:space="preserve">wykonania przedmiotu zamówienia, zgodnie z warunkiem opisanym w Rozdziale VI ust. 1 pkt 2) </w:t>
      </w:r>
      <w:proofErr w:type="spellStart"/>
      <w:r w:rsidR="0060205A" w:rsidRPr="00A50BEA">
        <w:rPr>
          <w:rFonts w:cs="Arial"/>
        </w:rPr>
        <w:t>ppkt</w:t>
      </w:r>
      <w:proofErr w:type="spellEnd"/>
      <w:r w:rsidR="0060205A" w:rsidRPr="00A50BEA">
        <w:rPr>
          <w:rFonts w:cs="Arial"/>
        </w:rPr>
        <w:t xml:space="preserve"> 2.4) </w:t>
      </w:r>
      <w:proofErr w:type="spellStart"/>
      <w:r w:rsidR="0060205A" w:rsidRPr="00A50BEA">
        <w:rPr>
          <w:rFonts w:cs="Arial"/>
        </w:rPr>
        <w:t>ppkt</w:t>
      </w:r>
      <w:proofErr w:type="spellEnd"/>
      <w:r w:rsidR="0060205A" w:rsidRPr="00A50BEA">
        <w:rPr>
          <w:rFonts w:cs="Arial"/>
        </w:rPr>
        <w:t xml:space="preserve"> 2.4.</w:t>
      </w:r>
      <w:r w:rsidR="00A50BEA" w:rsidRPr="00A50BEA">
        <w:rPr>
          <w:rFonts w:cs="Arial"/>
        </w:rPr>
        <w:t>2</w:t>
      </w:r>
      <w:r w:rsidR="0060205A" w:rsidRPr="00A50BEA">
        <w:rPr>
          <w:rFonts w:cs="Arial"/>
        </w:rPr>
        <w:t>) SWZ.</w:t>
      </w:r>
    </w:p>
    <w:p w14:paraId="69A56BF5" w14:textId="77777777" w:rsidR="0060205A" w:rsidRPr="003A6A10" w:rsidRDefault="0060205A" w:rsidP="0060205A">
      <w:pPr>
        <w:pStyle w:val="Tekstpodstawowy"/>
        <w:spacing w:line="300" w:lineRule="exact"/>
        <w:ind w:left="720"/>
        <w:jc w:val="both"/>
        <w:rPr>
          <w:rFonts w:cs="Arial"/>
        </w:rPr>
      </w:pPr>
    </w:p>
    <w:p w14:paraId="0A2B80A1" w14:textId="77777777" w:rsidR="0060205A" w:rsidRDefault="0060205A" w:rsidP="0060205A">
      <w:pPr>
        <w:pStyle w:val="Tekstpodstawowy"/>
        <w:spacing w:line="276" w:lineRule="auto"/>
        <w:ind w:left="720"/>
        <w:jc w:val="both"/>
        <w:rPr>
          <w:rFonts w:cs="Arial"/>
        </w:rPr>
      </w:pPr>
    </w:p>
    <w:p w14:paraId="7D7B2132" w14:textId="77777777" w:rsidR="0060205A" w:rsidRDefault="0060205A" w:rsidP="0060205A">
      <w:pPr>
        <w:pStyle w:val="Tekstpodstawowy"/>
        <w:spacing w:line="276" w:lineRule="auto"/>
        <w:ind w:left="720"/>
        <w:jc w:val="both"/>
        <w:rPr>
          <w:rFonts w:cs="Arial"/>
        </w:rPr>
      </w:pPr>
    </w:p>
    <w:p w14:paraId="072B23D5" w14:textId="77777777" w:rsidR="0060205A" w:rsidRPr="00A91E54" w:rsidRDefault="0060205A" w:rsidP="0060205A">
      <w:pPr>
        <w:pStyle w:val="Tekstpodstawowy"/>
        <w:spacing w:line="276" w:lineRule="auto"/>
        <w:ind w:left="720"/>
        <w:jc w:val="both"/>
        <w:rPr>
          <w:rFonts w:cs="Arial"/>
        </w:rPr>
      </w:pPr>
    </w:p>
    <w:p w14:paraId="41F2662C" w14:textId="5BEE5911" w:rsidR="0060205A" w:rsidRPr="00DE5700" w:rsidRDefault="0060205A" w:rsidP="00DE5700">
      <w:pPr>
        <w:pStyle w:val="Akapitzlist"/>
        <w:tabs>
          <w:tab w:val="center" w:pos="7938"/>
        </w:tabs>
        <w:autoSpaceDE w:val="0"/>
        <w:autoSpaceDN w:val="0"/>
        <w:spacing w:line="276" w:lineRule="auto"/>
        <w:ind w:left="0"/>
        <w:rPr>
          <w:rFonts w:cs="Arial"/>
        </w:rPr>
      </w:pPr>
      <w:r w:rsidRPr="0060205A">
        <w:rPr>
          <w:rFonts w:cs="Arial"/>
        </w:rPr>
        <w:t>……….……………., dnia ………………………….. r.</w:t>
      </w:r>
      <w:r w:rsidRPr="0060205A">
        <w:rPr>
          <w:rFonts w:cs="Arial"/>
        </w:rPr>
        <w:tab/>
      </w:r>
      <w:r w:rsidR="00DE5700">
        <w:rPr>
          <w:rFonts w:cs="Arial"/>
        </w:rPr>
        <w:t xml:space="preserve">      </w:t>
      </w:r>
      <w:r w:rsidRPr="00DE5700">
        <w:rPr>
          <w:rFonts w:cs="Arial"/>
          <w:i/>
          <w:iCs/>
        </w:rPr>
        <w:t>………………………………………………………………</w:t>
      </w:r>
    </w:p>
    <w:p w14:paraId="0B467CFB" w14:textId="77777777" w:rsidR="0060205A" w:rsidRPr="0060205A" w:rsidRDefault="0060205A" w:rsidP="0060205A">
      <w:pPr>
        <w:pStyle w:val="Akapitzlist"/>
        <w:tabs>
          <w:tab w:val="center" w:pos="7513"/>
        </w:tabs>
        <w:autoSpaceDE w:val="0"/>
        <w:autoSpaceDN w:val="0"/>
        <w:rPr>
          <w:rFonts w:cs="Arial"/>
          <w:i/>
          <w:iCs/>
          <w:sz w:val="16"/>
          <w:szCs w:val="16"/>
        </w:rPr>
      </w:pPr>
      <w:r w:rsidRPr="0060205A">
        <w:rPr>
          <w:rFonts w:cs="Arial"/>
          <w:iCs/>
          <w:sz w:val="18"/>
          <w:szCs w:val="18"/>
        </w:rPr>
        <w:tab/>
      </w:r>
      <w:r w:rsidRPr="0060205A">
        <w:rPr>
          <w:rFonts w:cs="Arial"/>
          <w:i/>
          <w:iCs/>
          <w:sz w:val="16"/>
          <w:szCs w:val="16"/>
        </w:rPr>
        <w:t xml:space="preserve">czytelny podpis, podpis z pieczątką imienną </w:t>
      </w:r>
    </w:p>
    <w:p w14:paraId="2A35583D" w14:textId="77777777" w:rsidR="0060205A" w:rsidRPr="0060205A" w:rsidRDefault="0060205A" w:rsidP="0060205A">
      <w:pPr>
        <w:pStyle w:val="Akapitzlist"/>
        <w:tabs>
          <w:tab w:val="center" w:pos="7513"/>
        </w:tabs>
        <w:autoSpaceDE w:val="0"/>
        <w:autoSpaceDN w:val="0"/>
        <w:rPr>
          <w:rFonts w:cs="Arial"/>
          <w:i/>
          <w:iCs/>
          <w:sz w:val="16"/>
          <w:szCs w:val="16"/>
        </w:rPr>
      </w:pPr>
      <w:r w:rsidRPr="0060205A">
        <w:rPr>
          <w:rFonts w:cs="Arial"/>
          <w:i/>
          <w:iCs/>
          <w:sz w:val="16"/>
          <w:szCs w:val="16"/>
        </w:rPr>
        <w:tab/>
        <w:t xml:space="preserve">lub podpis elektroniczny osoby (osób) </w:t>
      </w:r>
    </w:p>
    <w:p w14:paraId="5B86F8B2" w14:textId="77777777" w:rsidR="0060205A" w:rsidRPr="0060205A" w:rsidRDefault="0060205A" w:rsidP="0060205A">
      <w:pPr>
        <w:pStyle w:val="Akapitzlist"/>
        <w:tabs>
          <w:tab w:val="center" w:pos="7513"/>
        </w:tabs>
        <w:autoSpaceDE w:val="0"/>
        <w:autoSpaceDN w:val="0"/>
        <w:rPr>
          <w:rFonts w:cs="Arial"/>
          <w:i/>
          <w:iCs/>
          <w:sz w:val="16"/>
          <w:szCs w:val="16"/>
        </w:rPr>
      </w:pPr>
      <w:r w:rsidRPr="0060205A">
        <w:rPr>
          <w:rFonts w:cs="Arial"/>
          <w:i/>
          <w:iCs/>
          <w:sz w:val="16"/>
          <w:szCs w:val="16"/>
        </w:rPr>
        <w:tab/>
        <w:t>upoważnionej (upoważnionych)</w:t>
      </w:r>
    </w:p>
    <w:p w14:paraId="63FFAB04" w14:textId="77777777" w:rsidR="0060205A" w:rsidRPr="0060205A" w:rsidRDefault="0060205A" w:rsidP="0060205A">
      <w:pPr>
        <w:pStyle w:val="Akapitzlist"/>
        <w:tabs>
          <w:tab w:val="center" w:pos="7513"/>
        </w:tabs>
        <w:autoSpaceDE w:val="0"/>
        <w:autoSpaceDN w:val="0"/>
        <w:rPr>
          <w:rFonts w:cs="Arial"/>
          <w:sz w:val="16"/>
          <w:szCs w:val="16"/>
        </w:rPr>
      </w:pPr>
      <w:r w:rsidRPr="0060205A">
        <w:rPr>
          <w:rFonts w:cs="Arial"/>
          <w:i/>
          <w:iCs/>
          <w:sz w:val="16"/>
          <w:szCs w:val="16"/>
        </w:rPr>
        <w:tab/>
        <w:t>do reprezentowania Wykonawcy</w:t>
      </w:r>
    </w:p>
    <w:p w14:paraId="7EDC8ECB" w14:textId="30E5FF71" w:rsidR="0060205A" w:rsidRPr="0060205A" w:rsidRDefault="0060205A" w:rsidP="0060205A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</w:p>
    <w:p w14:paraId="4B4341AC" w14:textId="6A14620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</w:p>
    <w:sectPr w:rsidR="008378DA" w:rsidRPr="00FB2437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AC7C7" w14:textId="77777777" w:rsidR="002A6A24" w:rsidRDefault="002A6A24">
      <w:r>
        <w:separator/>
      </w:r>
    </w:p>
  </w:endnote>
  <w:endnote w:type="continuationSeparator" w:id="0">
    <w:p w14:paraId="0C189565" w14:textId="77777777" w:rsidR="002A6A24" w:rsidRDefault="002A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45B3" w14:textId="77777777" w:rsidR="002A6A24" w:rsidRDefault="002A6A24">
      <w:r>
        <w:separator/>
      </w:r>
    </w:p>
  </w:footnote>
  <w:footnote w:type="continuationSeparator" w:id="0">
    <w:p w14:paraId="2AA73993" w14:textId="77777777" w:rsidR="002A6A24" w:rsidRDefault="002A6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52BB" w14:textId="733F473E" w:rsidR="0060205A" w:rsidRPr="007A26A5" w:rsidRDefault="0060205A" w:rsidP="0060205A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color w:val="000000"/>
      </w:rPr>
    </w:pPr>
    <w:bookmarkStart w:id="0" w:name="_Toc75503973"/>
    <w:r w:rsidRPr="007A26A5">
      <w:rPr>
        <w:color w:val="000000"/>
      </w:rPr>
      <w:t xml:space="preserve">Załącznik nr </w:t>
    </w:r>
    <w:r w:rsidR="00DE5700">
      <w:rPr>
        <w:color w:val="000000"/>
      </w:rPr>
      <w:t>6</w:t>
    </w:r>
    <w:r w:rsidRPr="007A26A5">
      <w:rPr>
        <w:color w:val="000000"/>
      </w:rPr>
      <w:t xml:space="preserve"> do SWZ</w:t>
    </w:r>
    <w:bookmarkEnd w:id="0"/>
  </w:p>
  <w:p w14:paraId="5C83B5C2" w14:textId="0575FC20" w:rsidR="0060205A" w:rsidRPr="007A26A5" w:rsidRDefault="0060205A" w:rsidP="0060205A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color w:val="000000"/>
      </w:rPr>
    </w:pPr>
    <w:r w:rsidRPr="007A26A5">
      <w:rPr>
        <w:color w:val="000000"/>
      </w:rPr>
      <w:t xml:space="preserve">- </w:t>
    </w:r>
    <w:r w:rsidR="00DE5700">
      <w:rPr>
        <w:color w:val="000000"/>
      </w:rPr>
      <w:t>Oświadczenie – Zaplecze techniczne</w:t>
    </w:r>
  </w:p>
  <w:p w14:paraId="1333628B" w14:textId="66467EAB" w:rsidR="00264CCB" w:rsidRPr="003E4D1F" w:rsidRDefault="00264CCB" w:rsidP="00DE5700">
    <w:pPr>
      <w:pStyle w:val="Nagwek"/>
      <w:pBdr>
        <w:bottom w:val="single" w:sz="4" w:space="1" w:color="auto"/>
      </w:pBdr>
      <w:spacing w:line="360" w:lineRule="auto"/>
      <w:rPr>
        <w:rFonts w:cs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2012C"/>
    <w:multiLevelType w:val="hybridMultilevel"/>
    <w:tmpl w:val="52004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 w:numId="41" w16cid:durableId="369696153">
    <w:abstractNumId w:val="4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5F54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0C35"/>
    <w:rsid w:val="001B3687"/>
    <w:rsid w:val="001C3E1C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80B08"/>
    <w:rsid w:val="00284E0E"/>
    <w:rsid w:val="00290518"/>
    <w:rsid w:val="002936F5"/>
    <w:rsid w:val="0029530C"/>
    <w:rsid w:val="002A4732"/>
    <w:rsid w:val="002A6A24"/>
    <w:rsid w:val="002A6A40"/>
    <w:rsid w:val="002A6A6F"/>
    <w:rsid w:val="002B1C66"/>
    <w:rsid w:val="002B25F3"/>
    <w:rsid w:val="002B5C9C"/>
    <w:rsid w:val="002C42A6"/>
    <w:rsid w:val="002C6C90"/>
    <w:rsid w:val="002C7011"/>
    <w:rsid w:val="002D276E"/>
    <w:rsid w:val="002D3A55"/>
    <w:rsid w:val="002D454A"/>
    <w:rsid w:val="002D7109"/>
    <w:rsid w:val="002D7B6C"/>
    <w:rsid w:val="002E1293"/>
    <w:rsid w:val="002E200E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604A7"/>
    <w:rsid w:val="00474B28"/>
    <w:rsid w:val="00475F31"/>
    <w:rsid w:val="00477DDC"/>
    <w:rsid w:val="00484BD6"/>
    <w:rsid w:val="004909F7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276FC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7371"/>
    <w:rsid w:val="00591131"/>
    <w:rsid w:val="0059507C"/>
    <w:rsid w:val="00597836"/>
    <w:rsid w:val="005A14F8"/>
    <w:rsid w:val="005A5927"/>
    <w:rsid w:val="005A7014"/>
    <w:rsid w:val="005B227A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60171F"/>
    <w:rsid w:val="0060205A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1E4"/>
    <w:rsid w:val="006859C4"/>
    <w:rsid w:val="00686F21"/>
    <w:rsid w:val="006A0306"/>
    <w:rsid w:val="006B3D61"/>
    <w:rsid w:val="006C1B6C"/>
    <w:rsid w:val="006D0411"/>
    <w:rsid w:val="006D0450"/>
    <w:rsid w:val="006D6AF7"/>
    <w:rsid w:val="006E1249"/>
    <w:rsid w:val="006E1962"/>
    <w:rsid w:val="006E42E3"/>
    <w:rsid w:val="006F1A4D"/>
    <w:rsid w:val="006F35BF"/>
    <w:rsid w:val="006F5752"/>
    <w:rsid w:val="007020CA"/>
    <w:rsid w:val="00702F0D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081A"/>
    <w:rsid w:val="00797D7E"/>
    <w:rsid w:val="007A05CF"/>
    <w:rsid w:val="007B0382"/>
    <w:rsid w:val="007B0D54"/>
    <w:rsid w:val="007B5551"/>
    <w:rsid w:val="007D2AF0"/>
    <w:rsid w:val="007D3CD3"/>
    <w:rsid w:val="007D3D47"/>
    <w:rsid w:val="007E58D0"/>
    <w:rsid w:val="007F15AE"/>
    <w:rsid w:val="007F17E0"/>
    <w:rsid w:val="00801F58"/>
    <w:rsid w:val="00803655"/>
    <w:rsid w:val="0080589F"/>
    <w:rsid w:val="00814D54"/>
    <w:rsid w:val="00815BA4"/>
    <w:rsid w:val="0082159F"/>
    <w:rsid w:val="00831A7E"/>
    <w:rsid w:val="008378DA"/>
    <w:rsid w:val="00852D8B"/>
    <w:rsid w:val="00857B73"/>
    <w:rsid w:val="00864EC1"/>
    <w:rsid w:val="00865BB7"/>
    <w:rsid w:val="00873CA8"/>
    <w:rsid w:val="008759AC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FB7"/>
    <w:rsid w:val="008C6F0F"/>
    <w:rsid w:val="008E61BF"/>
    <w:rsid w:val="008F0C0D"/>
    <w:rsid w:val="008F23BE"/>
    <w:rsid w:val="008F2445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4D9C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0BEA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3C1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1DF0"/>
    <w:rsid w:val="00C17014"/>
    <w:rsid w:val="00C25001"/>
    <w:rsid w:val="00C3095E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0D3D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95C40"/>
    <w:rsid w:val="00DA3A84"/>
    <w:rsid w:val="00DA686A"/>
    <w:rsid w:val="00DB24C5"/>
    <w:rsid w:val="00DB2EB7"/>
    <w:rsid w:val="00DB3C56"/>
    <w:rsid w:val="00DB4B27"/>
    <w:rsid w:val="00DB5665"/>
    <w:rsid w:val="00DB724E"/>
    <w:rsid w:val="00DC0B6E"/>
    <w:rsid w:val="00DC0D40"/>
    <w:rsid w:val="00DC38FE"/>
    <w:rsid w:val="00DC6CEB"/>
    <w:rsid w:val="00DD348D"/>
    <w:rsid w:val="00DE1696"/>
    <w:rsid w:val="00DE178C"/>
    <w:rsid w:val="00DE1E4B"/>
    <w:rsid w:val="00DE3486"/>
    <w:rsid w:val="00DE5700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0163"/>
    <w:rsid w:val="00E62DFF"/>
    <w:rsid w:val="00E64BDB"/>
    <w:rsid w:val="00E72DF2"/>
    <w:rsid w:val="00E76F10"/>
    <w:rsid w:val="00E8425F"/>
    <w:rsid w:val="00E84A55"/>
    <w:rsid w:val="00E855C1"/>
    <w:rsid w:val="00E87AD8"/>
    <w:rsid w:val="00E92E23"/>
    <w:rsid w:val="00E965C9"/>
    <w:rsid w:val="00E967AF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313B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1711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F6344535-1245-4B0D-885F-7C9D005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1EE907-6242-4875-ACDD-22436D18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2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Labok Sylwia</cp:lastModifiedBy>
  <cp:revision>3</cp:revision>
  <cp:lastPrinted>2009-07-06T09:33:00Z</cp:lastPrinted>
  <dcterms:created xsi:type="dcterms:W3CDTF">2022-04-21T12:03:00Z</dcterms:created>
  <dcterms:modified xsi:type="dcterms:W3CDTF">2026-04-17T06:49:00Z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